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65.26/019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einer Radstation am Hildesheimer Hbf - Gerüstbauarbeiten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